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4D1C42" w14:textId="77777777" w:rsidR="007D0470" w:rsidRDefault="007D0470" w:rsidP="007D0470">
      <w:pPr>
        <w:pStyle w:val="NoSpacing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ANDREWS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1341F4E8" w14:textId="77777777" w:rsidR="007D0470" w:rsidRDefault="007D0470" w:rsidP="007D0470">
      <w:pPr>
        <w:pStyle w:val="NoSpacing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Milcombe, </w:t>
      </w:r>
      <w:proofErr w:type="spellStart"/>
      <w:r>
        <w:rPr>
          <w:rFonts w:ascii="Times New Roman" w:hAnsi="Times New Roman" w:cs="Times New Roman"/>
          <w:sz w:val="24"/>
          <w:szCs w:val="24"/>
        </w:rPr>
        <w:t>Oxfordshire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45D3588" w14:textId="77777777" w:rsidR="007D0470" w:rsidRDefault="007D0470" w:rsidP="007D0470">
      <w:pPr>
        <w:pStyle w:val="NoSpacing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66DB86A9" w14:textId="77777777" w:rsidR="007D0470" w:rsidRDefault="007D0470" w:rsidP="007D0470">
      <w:pPr>
        <w:pStyle w:val="NoSpacing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0EC9DC96" w14:textId="77777777" w:rsidR="007D0470" w:rsidRDefault="007D0470" w:rsidP="007D0470">
      <w:pPr>
        <w:pStyle w:val="NoSpacing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1477</w:t>
      </w:r>
      <w:r>
        <w:rPr>
          <w:rFonts w:ascii="Times New Roman" w:hAnsi="Times New Roman" w:cs="Times New Roman"/>
          <w:sz w:val="24"/>
          <w:szCs w:val="24"/>
        </w:rPr>
        <w:tab/>
        <w:t>He appears in the Plea Rolls.</w:t>
      </w:r>
    </w:p>
    <w:p w14:paraId="71201C23" w14:textId="77777777" w:rsidR="007D0470" w:rsidRDefault="007D0470" w:rsidP="007D0470">
      <w:pPr>
        <w:pStyle w:val="NoSpacing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07383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https://waalt.uh.edu/index.php/CP40/861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77E46D03" w14:textId="77777777" w:rsidR="007D0470" w:rsidRDefault="007D0470" w:rsidP="007D0470">
      <w:pPr>
        <w:pStyle w:val="NoSpacing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11370780" w14:textId="77777777" w:rsidR="007D0470" w:rsidRDefault="007D0470" w:rsidP="007D0470">
      <w:pPr>
        <w:pStyle w:val="NoSpacing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07277346" w14:textId="77777777" w:rsidR="007D0470" w:rsidRDefault="007D0470" w:rsidP="007D0470">
      <w:pPr>
        <w:pStyle w:val="NoSpacing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March 2022</w:t>
      </w:r>
    </w:p>
    <w:p w14:paraId="203F8F3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24251F" w14:textId="77777777" w:rsidR="007D0470" w:rsidRDefault="007D0470" w:rsidP="009139A6">
      <w:r>
        <w:separator/>
      </w:r>
    </w:p>
  </w:endnote>
  <w:endnote w:type="continuationSeparator" w:id="0">
    <w:p w14:paraId="77A0FCF4" w14:textId="77777777" w:rsidR="007D0470" w:rsidRDefault="007D047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501C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B07D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9B09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70634" w14:textId="77777777" w:rsidR="007D0470" w:rsidRDefault="007D0470" w:rsidP="009139A6">
      <w:r>
        <w:separator/>
      </w:r>
    </w:p>
  </w:footnote>
  <w:footnote w:type="continuationSeparator" w:id="0">
    <w:p w14:paraId="666BD4EE" w14:textId="77777777" w:rsidR="007D0470" w:rsidRDefault="007D047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25E4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BD25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1FB1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0470"/>
    <w:rsid w:val="000666E0"/>
    <w:rsid w:val="002510B7"/>
    <w:rsid w:val="005C130B"/>
    <w:rsid w:val="007D0470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BAAFAF"/>
  <w15:chartTrackingRefBased/>
  <w15:docId w15:val="{72BC6328-10EB-44FB-AA63-538957D15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D047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2022-03-15T19:54:00Z</dcterms:created>
  <dcterms:modified xsi:type="dcterms:W3CDTF">2022-03-15T19:54:00Z</dcterms:modified>
</cp:coreProperties>
</file>